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4D1A75" w:rsidRDefault="002E5717" w:rsidP="004D1A75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4D1A75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0352F" w:rsidRPr="004D1A75">
        <w:rPr>
          <w:rFonts w:ascii="Comic Sans MS" w:eastAsia="楷体" w:hAnsi="Comic Sans MS" w:hint="eastAsia"/>
          <w:bCs/>
          <w:sz w:val="18"/>
          <w:szCs w:val="24"/>
        </w:rPr>
        <w:t>1</w:t>
      </w:r>
      <w:r w:rsidR="00101EC3" w:rsidRPr="004D1A75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4D1A75">
        <w:rPr>
          <w:rFonts w:ascii="Comic Sans MS" w:eastAsia="楷体" w:hAnsi="Comic Sans MS" w:hint="eastAsia"/>
          <w:bCs/>
          <w:sz w:val="18"/>
          <w:szCs w:val="24"/>
        </w:rPr>
        <w:t>Unit 1</w:t>
      </w:r>
      <w:r w:rsidRPr="004D1A75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20352F" w:rsidRPr="004D1A75">
        <w:rPr>
          <w:rFonts w:ascii="Comic Sans MS" w:eastAsia="楷体" w:hAnsi="Comic Sans MS"/>
          <w:bCs/>
          <w:sz w:val="18"/>
          <w:szCs w:val="24"/>
        </w:rPr>
        <w:t>She’s a nice teacher</w:t>
      </w:r>
    </w:p>
    <w:p w:rsidR="00270D11" w:rsidRPr="004D1A75" w:rsidRDefault="001B73E0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一、</w:t>
      </w:r>
      <w:r w:rsidR="00534DE4" w:rsidRPr="004D1A75">
        <w:rPr>
          <w:rFonts w:ascii="Comic Sans MS" w:eastAsia="楷体" w:hAnsi="Comic Sans MS" w:hint="eastAsia"/>
          <w:sz w:val="18"/>
          <w:szCs w:val="24"/>
        </w:rPr>
        <w:t>写单词</w:t>
      </w:r>
      <w:r w:rsidR="00270D11" w:rsidRPr="004D1A75">
        <w:rPr>
          <w:rFonts w:ascii="Comic Sans MS" w:eastAsia="楷体" w:hAnsi="Comic Sans MS" w:hint="eastAsia"/>
          <w:sz w:val="18"/>
          <w:szCs w:val="24"/>
        </w:rPr>
        <w:t>。</w:t>
      </w:r>
    </w:p>
    <w:p w:rsidR="00534DE4" w:rsidRPr="004D1A75" w:rsidRDefault="00534DE4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noProof/>
          <w:sz w:val="18"/>
          <w:szCs w:val="24"/>
        </w:rPr>
        <w:drawing>
          <wp:inline distT="0" distB="0" distL="0" distR="0" wp14:anchorId="1EEA6330" wp14:editId="20EBFCA9">
            <wp:extent cx="983163" cy="763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790" cy="76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4D1A7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848992B" wp14:editId="3428BBD2">
            <wp:extent cx="811033" cy="7608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718" cy="7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9BA3FC8" wp14:editId="192DA2FE">
            <wp:extent cx="866692" cy="762137"/>
            <wp:effectExtent l="0" t="0" r="0" b="0"/>
            <wp:docPr id="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19" cy="761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 w:rsidRPr="004D1A75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14CE4296" wp14:editId="47DD2BA4">
            <wp:extent cx="922351" cy="76297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2" cy="76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 w:rsidRPr="004D1A75">
        <w:rPr>
          <w:rFonts w:ascii="Comic Sans MS" w:eastAsia="楷体" w:hAnsi="Comic Sans MS" w:hint="eastAsia"/>
          <w:noProof/>
          <w:sz w:val="18"/>
          <w:szCs w:val="24"/>
        </w:rPr>
        <w:drawing>
          <wp:inline distT="0" distB="0" distL="0" distR="0" wp14:anchorId="10C092DF" wp14:editId="46CF2C02">
            <wp:extent cx="1152939" cy="76958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261" cy="77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                </w:t>
      </w:r>
    </w:p>
    <w:p w:rsidR="002E5717" w:rsidRPr="004D1A75" w:rsidRDefault="001B73E0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二、</w:t>
      </w:r>
      <w:r w:rsidR="00534DE4" w:rsidRPr="004D1A75">
        <w:rPr>
          <w:rFonts w:ascii="Comic Sans MS" w:eastAsia="楷体" w:hAnsi="Comic Sans MS" w:hint="eastAsia"/>
          <w:sz w:val="18"/>
          <w:szCs w:val="24"/>
        </w:rPr>
        <w:t>选出不同一类的单词</w:t>
      </w:r>
    </w:p>
    <w:p w:rsidR="00534DE4" w:rsidRPr="004D1A75" w:rsidRDefault="00534DE4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/>
          <w:sz w:val="18"/>
          <w:szCs w:val="24"/>
        </w:rPr>
        <w:t>)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/>
          <w:sz w:val="18"/>
          <w:szCs w:val="24"/>
        </w:rPr>
        <w:t>1.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A. she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4D1A75">
        <w:rPr>
          <w:rFonts w:ascii="Comic Sans MS" w:eastAsia="楷体" w:hAnsi="Comic Sans MS"/>
          <w:sz w:val="18"/>
          <w:szCs w:val="24"/>
        </w:rPr>
        <w:t>B.</w:t>
      </w:r>
      <w:r w:rsidR="004D1A75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/>
          <w:sz w:val="18"/>
          <w:szCs w:val="24"/>
        </w:rPr>
        <w:t>he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 w:hint="eastAsia"/>
          <w:sz w:val="18"/>
          <w:szCs w:val="24"/>
        </w:rPr>
        <w:tab/>
        <w:t xml:space="preserve">   </w:t>
      </w:r>
      <w:r w:rsidRPr="004D1A75">
        <w:rPr>
          <w:rFonts w:ascii="Comic Sans MS" w:eastAsia="楷体" w:hAnsi="Comic Sans MS"/>
          <w:sz w:val="18"/>
          <w:szCs w:val="24"/>
        </w:rPr>
        <w:t>C. my</w:t>
      </w:r>
    </w:p>
    <w:p w:rsidR="00534DE4" w:rsidRPr="004D1A75" w:rsidRDefault="00534DE4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(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)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2. A. teacher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B. father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/>
          <w:sz w:val="18"/>
          <w:szCs w:val="24"/>
        </w:rPr>
        <w:t xml:space="preserve">C. aunt </w:t>
      </w:r>
    </w:p>
    <w:p w:rsidR="00534DE4" w:rsidRPr="004D1A75" w:rsidRDefault="0089069E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34DE4" w:rsidRPr="004D1A75">
        <w:rPr>
          <w:rFonts w:ascii="Comic Sans MS" w:eastAsia="楷体" w:hAnsi="Comic Sans MS"/>
          <w:sz w:val="18"/>
          <w:szCs w:val="24"/>
        </w:rPr>
        <w:t>)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34DE4" w:rsidRPr="004D1A75">
        <w:rPr>
          <w:rFonts w:ascii="Comic Sans MS" w:eastAsia="楷体" w:hAnsi="Comic Sans MS"/>
          <w:sz w:val="18"/>
          <w:szCs w:val="24"/>
        </w:rPr>
        <w:t>3. A. naughty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534DE4" w:rsidRPr="004D1A75">
        <w:rPr>
          <w:rFonts w:ascii="Comic Sans MS" w:eastAsia="楷体" w:hAnsi="Comic Sans MS"/>
          <w:sz w:val="18"/>
          <w:szCs w:val="24"/>
        </w:rPr>
        <w:t>B. bird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ab/>
        <w:t xml:space="preserve"> 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34DE4" w:rsidRPr="004D1A75">
        <w:rPr>
          <w:rFonts w:ascii="Comic Sans MS" w:eastAsia="楷体" w:hAnsi="Comic Sans MS"/>
          <w:sz w:val="18"/>
          <w:szCs w:val="24"/>
        </w:rPr>
        <w:t xml:space="preserve">C. nice </w:t>
      </w:r>
    </w:p>
    <w:p w:rsidR="00534DE4" w:rsidRPr="004D1A75" w:rsidRDefault="00534DE4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(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)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4. A. answer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 xml:space="preserve">B. </w:t>
      </w:r>
      <w:r w:rsidR="008E6CCA" w:rsidRPr="004D1A75">
        <w:rPr>
          <w:rFonts w:ascii="Comic Sans MS" w:eastAsia="楷体" w:hAnsi="Comic Sans MS" w:hint="eastAsia"/>
          <w:sz w:val="18"/>
          <w:szCs w:val="24"/>
        </w:rPr>
        <w:t xml:space="preserve">little   </w:t>
      </w:r>
      <w:r w:rsidR="004D1A75">
        <w:rPr>
          <w:rFonts w:ascii="Comic Sans MS" w:eastAsia="楷体" w:hAnsi="Comic Sans MS" w:hint="eastAsia"/>
          <w:sz w:val="18"/>
          <w:szCs w:val="24"/>
        </w:rPr>
        <w:tab/>
        <w:t xml:space="preserve">   </w:t>
      </w:r>
      <w:r w:rsidRPr="004D1A75">
        <w:rPr>
          <w:rFonts w:ascii="Comic Sans MS" w:eastAsia="楷体" w:hAnsi="Comic Sans MS"/>
          <w:sz w:val="18"/>
          <w:szCs w:val="24"/>
        </w:rPr>
        <w:t>C. big</w:t>
      </w:r>
    </w:p>
    <w:p w:rsidR="0089069E" w:rsidRPr="004D1A75" w:rsidRDefault="00534DE4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(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)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5. A. this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4D1A75">
        <w:rPr>
          <w:rFonts w:ascii="Comic Sans MS" w:eastAsia="楷体" w:hAnsi="Comic Sans MS"/>
          <w:sz w:val="18"/>
          <w:szCs w:val="24"/>
        </w:rPr>
        <w:t>B. that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 w:hint="eastAsia"/>
          <w:sz w:val="18"/>
          <w:szCs w:val="24"/>
        </w:rPr>
        <w:tab/>
        <w:t xml:space="preserve">   </w:t>
      </w:r>
      <w:r w:rsidRPr="004D1A75">
        <w:rPr>
          <w:rFonts w:ascii="Comic Sans MS" w:eastAsia="楷体" w:hAnsi="Comic Sans MS"/>
          <w:sz w:val="18"/>
          <w:szCs w:val="24"/>
        </w:rPr>
        <w:t>C. they</w:t>
      </w:r>
    </w:p>
    <w:p w:rsidR="002E5717" w:rsidRPr="004D1A75" w:rsidRDefault="002E5717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三、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>补全句子</w:t>
      </w:r>
    </w:p>
    <w:p w:rsidR="0089069E" w:rsidRPr="004D1A75" w:rsidRDefault="0089069E" w:rsidP="004E6559">
      <w:pPr>
        <w:snapToGrid w:val="0"/>
        <w:spacing w:line="360" w:lineRule="auto"/>
        <w:ind w:firstLineChars="100" w:firstLine="18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A.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c</w:t>
      </w:r>
      <w:r w:rsidRPr="004D1A75">
        <w:rPr>
          <w:rFonts w:ascii="Comic Sans MS" w:eastAsia="楷体" w:hAnsi="Comic Sans MS"/>
          <w:sz w:val="18"/>
          <w:szCs w:val="24"/>
        </w:rPr>
        <w:t>lever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    B.is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 C.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Pr="004D1A75">
        <w:rPr>
          <w:rFonts w:ascii="Comic Sans MS" w:eastAsia="楷体" w:hAnsi="Comic Sans MS" w:hint="eastAsia"/>
          <w:sz w:val="18"/>
          <w:szCs w:val="24"/>
        </w:rPr>
        <w:t>are</w:t>
      </w:r>
      <w:proofErr w:type="gramEnd"/>
      <w:r w:rsidRPr="004D1A75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D.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</w:rPr>
        <w:t>answer</w:t>
      </w:r>
    </w:p>
    <w:p w:rsidR="0089069E" w:rsidRPr="004D1A75" w:rsidRDefault="0089069E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 xml:space="preserve">1. </w:t>
      </w:r>
      <w:proofErr w:type="spellStart"/>
      <w:r w:rsidRPr="004D1A75">
        <w:rPr>
          <w:rFonts w:ascii="Comic Sans MS" w:eastAsia="楷体" w:hAnsi="Comic Sans MS"/>
          <w:sz w:val="18"/>
          <w:szCs w:val="24"/>
        </w:rPr>
        <w:t>Mingming</w:t>
      </w:r>
      <w:proofErr w:type="spellEnd"/>
      <w:r w:rsidRPr="004D1A75">
        <w:rPr>
          <w:rFonts w:ascii="Comic Sans MS" w:eastAsia="楷体" w:hAnsi="Comic Sans MS"/>
          <w:sz w:val="18"/>
          <w:szCs w:val="24"/>
        </w:rPr>
        <w:t xml:space="preserve"> is a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 w:hint="eastAsia"/>
          <w:sz w:val="18"/>
          <w:szCs w:val="24"/>
          <w:u w:val="single"/>
        </w:rPr>
        <w:t xml:space="preserve">       </w:t>
      </w:r>
      <w:r w:rsidRPr="004D1A75">
        <w:rPr>
          <w:rFonts w:ascii="Comic Sans MS" w:eastAsia="楷体" w:hAnsi="Comic Sans MS"/>
          <w:sz w:val="18"/>
          <w:szCs w:val="24"/>
        </w:rPr>
        <w:t>pupil.</w:t>
      </w:r>
    </w:p>
    <w:p w:rsidR="0089069E" w:rsidRPr="004D1A75" w:rsidRDefault="0089069E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2. Can you</w:t>
      </w:r>
      <w:r w:rsidRPr="004D1A75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4D1A75">
        <w:rPr>
          <w:rFonts w:ascii="Comic Sans MS" w:eastAsia="楷体" w:hAnsi="Comic Sans MS"/>
          <w:sz w:val="18"/>
          <w:szCs w:val="24"/>
        </w:rPr>
        <w:t>the call now?</w:t>
      </w:r>
    </w:p>
    <w:p w:rsidR="0089069E" w:rsidRPr="004D1A75" w:rsidRDefault="0089069E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3. This</w:t>
      </w:r>
      <w:r w:rsidRPr="004D1A75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4D1A75">
        <w:rPr>
          <w:rFonts w:ascii="Comic Sans MS" w:eastAsia="楷体" w:hAnsi="Comic Sans MS"/>
          <w:sz w:val="18"/>
          <w:szCs w:val="24"/>
        </w:rPr>
        <w:t>my father.</w:t>
      </w:r>
    </w:p>
    <w:p w:rsidR="0089069E" w:rsidRPr="004D1A75" w:rsidRDefault="0089069E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4. They</w:t>
      </w:r>
      <w:r w:rsidRPr="004D1A75">
        <w:rPr>
          <w:rFonts w:ascii="Comic Sans MS" w:eastAsia="楷体" w:hAnsi="Comic Sans MS" w:hint="eastAsia"/>
          <w:sz w:val="18"/>
          <w:szCs w:val="24"/>
          <w:u w:val="single"/>
        </w:rPr>
        <w:t xml:space="preserve">      </w:t>
      </w:r>
      <w:r w:rsidRPr="004D1A75">
        <w:rPr>
          <w:rFonts w:ascii="Comic Sans MS" w:eastAsia="楷体" w:hAnsi="Comic Sans MS"/>
          <w:sz w:val="18"/>
          <w:szCs w:val="24"/>
        </w:rPr>
        <w:t>my friends.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>四、根据汉语完成句子。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 xml:space="preserve">1. </w:t>
      </w:r>
      <w:r w:rsidRPr="004D1A75">
        <w:rPr>
          <w:rFonts w:ascii="Comic Sans MS" w:eastAsia="楷体" w:hAnsi="Comic Sans MS" w:hint="eastAsia"/>
          <w:sz w:val="18"/>
        </w:rPr>
        <w:t>这是毛毛。</w:t>
      </w:r>
      <w:r w:rsidR="004D1A75">
        <w:rPr>
          <w:rFonts w:ascii="Comic Sans MS" w:eastAsia="楷体" w:hAnsi="Comic Sans MS" w:hint="eastAsia"/>
          <w:sz w:val="18"/>
        </w:rPr>
        <w:t xml:space="preserve">     </w:t>
      </w:r>
      <w:r w:rsidRPr="004D1A75">
        <w:rPr>
          <w:rFonts w:ascii="Comic Sans MS" w:eastAsia="楷体" w:hAnsi="Comic Sans MS"/>
          <w:sz w:val="18"/>
        </w:rPr>
        <w:t>________ ________ Maomao.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 xml:space="preserve">2. </w:t>
      </w:r>
      <w:r w:rsidRPr="004D1A75">
        <w:rPr>
          <w:rFonts w:ascii="Comic Sans MS" w:eastAsia="楷体" w:hAnsi="Comic Sans MS" w:hint="eastAsia"/>
          <w:sz w:val="18"/>
        </w:rPr>
        <w:t>她是一位亲切的老师。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/>
          <w:sz w:val="18"/>
        </w:rPr>
        <w:t>She is ________ ________ teacher.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 xml:space="preserve">3. </w:t>
      </w:r>
      <w:r w:rsidRPr="004D1A75">
        <w:rPr>
          <w:rFonts w:ascii="Comic Sans MS" w:eastAsia="楷体" w:hAnsi="Comic Sans MS" w:hint="eastAsia"/>
          <w:sz w:val="18"/>
        </w:rPr>
        <w:t>你现在可以接电话吗？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/>
          <w:sz w:val="18"/>
        </w:rPr>
        <w:t xml:space="preserve">________ </w:t>
      </w:r>
      <w:proofErr w:type="gramStart"/>
      <w:r w:rsidRPr="004D1A75">
        <w:rPr>
          <w:rFonts w:ascii="Comic Sans MS" w:eastAsia="楷体" w:hAnsi="Comic Sans MS"/>
          <w:sz w:val="18"/>
        </w:rPr>
        <w:t>you</w:t>
      </w:r>
      <w:proofErr w:type="gramEnd"/>
      <w:r w:rsidRPr="004D1A75">
        <w:rPr>
          <w:rFonts w:ascii="Comic Sans MS" w:eastAsia="楷体" w:hAnsi="Comic Sans MS"/>
          <w:sz w:val="18"/>
        </w:rPr>
        <w:t xml:space="preserve"> ________ the call now? 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 xml:space="preserve">4. </w:t>
      </w:r>
      <w:r w:rsidR="004E6559">
        <w:rPr>
          <w:rFonts w:ascii="Comic Sans MS" w:eastAsia="楷体" w:hAnsi="Comic Sans MS" w:hint="eastAsia"/>
          <w:sz w:val="18"/>
        </w:rPr>
        <w:t>这是晓勇，</w:t>
      </w:r>
      <w:r w:rsidRPr="004D1A75">
        <w:rPr>
          <w:rFonts w:ascii="Comic Sans MS" w:eastAsia="楷体" w:hAnsi="Comic Sans MS" w:hint="eastAsia"/>
          <w:sz w:val="18"/>
        </w:rPr>
        <w:t>他是一个聪明的小学生。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/>
          <w:sz w:val="18"/>
        </w:rPr>
        <w:t xml:space="preserve">This is </w:t>
      </w:r>
      <w:proofErr w:type="spellStart"/>
      <w:r w:rsidRPr="004D1A75">
        <w:rPr>
          <w:rFonts w:ascii="Comic Sans MS" w:eastAsia="楷体" w:hAnsi="Comic Sans MS"/>
          <w:sz w:val="18"/>
        </w:rPr>
        <w:t>Xiaoyong</w:t>
      </w:r>
      <w:proofErr w:type="spellEnd"/>
      <w:r w:rsidRPr="004D1A75">
        <w:rPr>
          <w:rFonts w:ascii="Comic Sans MS" w:eastAsia="楷体" w:hAnsi="Comic Sans MS"/>
          <w:sz w:val="18"/>
        </w:rPr>
        <w:t>. ________ ________ a clever pupil.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4D1A75">
        <w:rPr>
          <w:rFonts w:ascii="Comic Sans MS" w:eastAsia="楷体" w:hAnsi="Comic Sans MS" w:hint="eastAsia"/>
          <w:sz w:val="18"/>
        </w:rPr>
        <w:t xml:space="preserve">5. </w:t>
      </w:r>
      <w:r w:rsidRPr="004D1A75">
        <w:rPr>
          <w:rFonts w:ascii="Comic Sans MS" w:eastAsia="楷体" w:hAnsi="Comic Sans MS" w:hint="eastAsia"/>
          <w:sz w:val="18"/>
        </w:rPr>
        <w:t>他们是我的朋友。</w:t>
      </w:r>
      <w:r w:rsidR="004D1A75">
        <w:rPr>
          <w:rFonts w:ascii="Comic Sans MS" w:eastAsia="楷体" w:hAnsi="Comic Sans MS" w:hint="eastAsia"/>
          <w:sz w:val="18"/>
        </w:rPr>
        <w:t xml:space="preserve">    </w:t>
      </w:r>
      <w:proofErr w:type="gramStart"/>
      <w:r w:rsidRPr="004D1A75">
        <w:rPr>
          <w:rFonts w:ascii="Comic Sans MS" w:eastAsia="楷体" w:hAnsi="Comic Sans MS"/>
          <w:sz w:val="18"/>
        </w:rPr>
        <w:t>They ________ my ________.</w:t>
      </w:r>
      <w:proofErr w:type="gramEnd"/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五、单项选择。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) 1. </w:t>
      </w:r>
      <w:proofErr w:type="gramStart"/>
      <w:r w:rsidRPr="004D1A75">
        <w:rPr>
          <w:rFonts w:ascii="Comic Sans MS" w:eastAsia="楷体" w:hAnsi="Comic Sans MS" w:hint="eastAsia"/>
          <w:sz w:val="18"/>
          <w:szCs w:val="24"/>
        </w:rPr>
        <w:t>This ________ my mother.</w:t>
      </w:r>
      <w:proofErr w:type="gramEnd"/>
    </w:p>
    <w:p w:rsidR="00C45DCC" w:rsidRPr="004D1A75" w:rsidRDefault="00C45DCC" w:rsidP="004E6559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A. am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4D1A75">
        <w:rPr>
          <w:rFonts w:ascii="Comic Sans MS" w:eastAsia="楷体" w:hAnsi="Comic Sans MS"/>
          <w:sz w:val="18"/>
          <w:szCs w:val="24"/>
        </w:rPr>
        <w:t>B. is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4D1A75">
        <w:rPr>
          <w:rFonts w:ascii="Comic Sans MS" w:eastAsia="楷体" w:hAnsi="Comic Sans MS"/>
          <w:sz w:val="18"/>
          <w:szCs w:val="24"/>
        </w:rPr>
        <w:t>C. are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) 2. Xiaohong is ________ bit shy. </w:t>
      </w:r>
    </w:p>
    <w:p w:rsidR="00C45DCC" w:rsidRPr="004D1A75" w:rsidRDefault="00C45DCC" w:rsidP="004E6559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A. a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B. an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C. the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4D1A75">
        <w:rPr>
          <w:rFonts w:ascii="Comic Sans MS" w:eastAsia="楷体" w:hAnsi="Comic Sans MS" w:hint="eastAsia"/>
          <w:sz w:val="18"/>
          <w:szCs w:val="24"/>
        </w:rPr>
        <w:t>) 3. This is Ms Smart. ________ is very nice.</w:t>
      </w:r>
    </w:p>
    <w:p w:rsidR="00C45DCC" w:rsidRPr="004D1A75" w:rsidRDefault="00C45DCC" w:rsidP="004E6559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A. It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 xml:space="preserve">B. </w:t>
      </w:r>
      <w:proofErr w:type="gramStart"/>
      <w:r w:rsidRPr="004D1A75">
        <w:rPr>
          <w:rFonts w:ascii="Comic Sans MS" w:eastAsia="楷体" w:hAnsi="Comic Sans MS"/>
          <w:sz w:val="18"/>
          <w:szCs w:val="24"/>
        </w:rPr>
        <w:t>He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4D1A75">
        <w:rPr>
          <w:rFonts w:ascii="Comic Sans MS" w:eastAsia="楷体" w:hAnsi="Comic Sans MS"/>
          <w:sz w:val="18"/>
          <w:szCs w:val="24"/>
        </w:rPr>
        <w:t>C.</w:t>
      </w:r>
      <w:proofErr w:type="gramEnd"/>
      <w:r w:rsidRPr="004D1A75">
        <w:rPr>
          <w:rFonts w:ascii="Comic Sans MS" w:eastAsia="楷体" w:hAnsi="Comic Sans MS"/>
          <w:sz w:val="18"/>
          <w:szCs w:val="24"/>
        </w:rPr>
        <w:t xml:space="preserve"> She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) 4. </w:t>
      </w:r>
      <w:proofErr w:type="gramStart"/>
      <w:r w:rsidRPr="004D1A75">
        <w:rPr>
          <w:rFonts w:ascii="Comic Sans MS" w:eastAsia="楷体" w:hAnsi="Comic Sans MS" w:hint="eastAsia"/>
          <w:sz w:val="18"/>
          <w:szCs w:val="24"/>
        </w:rPr>
        <w:t>They ________ my friends.</w:t>
      </w:r>
      <w:proofErr w:type="gramEnd"/>
      <w:r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C45DCC" w:rsidRPr="004D1A75" w:rsidRDefault="00C45DCC" w:rsidP="004E6559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A. am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4D1A75">
        <w:rPr>
          <w:rFonts w:ascii="Comic Sans MS" w:eastAsia="楷体" w:hAnsi="Comic Sans MS"/>
          <w:sz w:val="18"/>
          <w:szCs w:val="24"/>
        </w:rPr>
        <w:t>B. is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4D1A75">
        <w:rPr>
          <w:rFonts w:ascii="Comic Sans MS" w:eastAsia="楷体" w:hAnsi="Comic Sans MS"/>
          <w:sz w:val="18"/>
          <w:szCs w:val="24"/>
        </w:rPr>
        <w:t>C. are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(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) 5. This is </w:t>
      </w:r>
      <w:proofErr w:type="spellStart"/>
      <w:r w:rsidRPr="004D1A75">
        <w:rPr>
          <w:rFonts w:ascii="Comic Sans MS" w:eastAsia="楷体" w:hAnsi="Comic Sans MS" w:hint="eastAsia"/>
          <w:sz w:val="18"/>
          <w:szCs w:val="24"/>
        </w:rPr>
        <w:t>Mingming</w:t>
      </w:r>
      <w:proofErr w:type="spellEnd"/>
      <w:r w:rsidRPr="004D1A75">
        <w:rPr>
          <w:rFonts w:ascii="Comic Sans MS" w:eastAsia="楷体" w:hAnsi="Comic Sans MS" w:hint="eastAsia"/>
          <w:sz w:val="18"/>
          <w:szCs w:val="24"/>
        </w:rPr>
        <w:t>. ________ is a clever boy.</w:t>
      </w:r>
    </w:p>
    <w:p w:rsidR="0089069E" w:rsidRPr="004D1A75" w:rsidRDefault="00C45DCC" w:rsidP="004E6559">
      <w:pPr>
        <w:snapToGrid w:val="0"/>
        <w:spacing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A. He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4D1A75">
        <w:rPr>
          <w:rFonts w:ascii="Comic Sans MS" w:eastAsia="楷体" w:hAnsi="Comic Sans MS"/>
          <w:sz w:val="18"/>
          <w:szCs w:val="24"/>
        </w:rPr>
        <w:t xml:space="preserve">B. </w:t>
      </w:r>
      <w:proofErr w:type="gramStart"/>
      <w:r w:rsidRPr="004D1A75">
        <w:rPr>
          <w:rFonts w:ascii="Comic Sans MS" w:eastAsia="楷体" w:hAnsi="Comic Sans MS"/>
          <w:sz w:val="18"/>
          <w:szCs w:val="24"/>
        </w:rPr>
        <w:t>She</w:t>
      </w:r>
      <w:r w:rsidRPr="004D1A75">
        <w:rPr>
          <w:rFonts w:ascii="Comic Sans MS" w:eastAsia="楷体" w:hAnsi="Comic Sans MS"/>
          <w:sz w:val="18"/>
          <w:szCs w:val="24"/>
        </w:rPr>
        <w:tab/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4D1A75">
        <w:rPr>
          <w:rFonts w:ascii="Comic Sans MS" w:eastAsia="楷体" w:hAnsi="Comic Sans MS"/>
          <w:sz w:val="18"/>
          <w:szCs w:val="24"/>
        </w:rPr>
        <w:t>C.</w:t>
      </w:r>
      <w:proofErr w:type="gramEnd"/>
      <w:r w:rsidRPr="004D1A75">
        <w:rPr>
          <w:rFonts w:ascii="Comic Sans MS" w:eastAsia="楷体" w:hAnsi="Comic Sans MS"/>
          <w:sz w:val="18"/>
          <w:szCs w:val="24"/>
        </w:rPr>
        <w:t xml:space="preserve"> It</w:t>
      </w:r>
    </w:p>
    <w:p w:rsidR="002E5717" w:rsidRPr="004D1A75" w:rsidRDefault="002E5717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E5717" w:rsidRPr="004D1A75" w:rsidRDefault="002E5717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一、</w:t>
      </w:r>
      <w:r w:rsidR="003E425C" w:rsidRPr="004D1A75"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nice 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2. </w:t>
      </w:r>
      <w:proofErr w:type="gramStart"/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bad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>3.</w:t>
      </w:r>
      <w:proofErr w:type="gramEnd"/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/>
          <w:sz w:val="18"/>
          <w:szCs w:val="24"/>
        </w:rPr>
        <w:t>c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ool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4. </w:t>
      </w:r>
      <w:proofErr w:type="gramStart"/>
      <w:r w:rsidR="0089069E" w:rsidRPr="004D1A75">
        <w:rPr>
          <w:rFonts w:ascii="Comic Sans MS" w:eastAsia="楷体" w:hAnsi="Comic Sans MS"/>
          <w:sz w:val="18"/>
          <w:szCs w:val="24"/>
        </w:rPr>
        <w:t>big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4D1A75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>5.</w:t>
      </w:r>
      <w:proofErr w:type="gramEnd"/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="004D1A75">
        <w:rPr>
          <w:rFonts w:ascii="Comic Sans MS" w:eastAsia="楷体" w:hAnsi="Comic Sans MS" w:hint="eastAsia"/>
          <w:sz w:val="18"/>
          <w:szCs w:val="24"/>
        </w:rPr>
        <w:t>little</w:t>
      </w:r>
      <w:proofErr w:type="gramEnd"/>
    </w:p>
    <w:p w:rsidR="002E5717" w:rsidRPr="004D1A75" w:rsidRDefault="002E5717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二、</w:t>
      </w:r>
      <w:r w:rsidRPr="004D1A75">
        <w:rPr>
          <w:rFonts w:ascii="Comic Sans MS" w:eastAsia="楷体" w:hAnsi="Comic Sans MS" w:hint="eastAsia"/>
          <w:sz w:val="18"/>
          <w:szCs w:val="24"/>
        </w:rPr>
        <w:t>1.</w:t>
      </w:r>
      <w:r w:rsidR="003E425C" w:rsidRPr="004D1A75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C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2. A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3.B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>4.A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 5.C </w:t>
      </w:r>
    </w:p>
    <w:p w:rsidR="0089069E" w:rsidRPr="004D1A75" w:rsidRDefault="002E5717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三、</w:t>
      </w:r>
      <w:r w:rsidR="003E425C" w:rsidRPr="004D1A75">
        <w:rPr>
          <w:rFonts w:ascii="Comic Sans MS" w:eastAsia="楷体" w:hAnsi="Comic Sans MS" w:hint="eastAsia"/>
          <w:sz w:val="18"/>
          <w:szCs w:val="24"/>
        </w:rPr>
        <w:t>1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.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A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2.D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 xml:space="preserve">3.B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89069E" w:rsidRPr="004D1A75">
        <w:rPr>
          <w:rFonts w:ascii="Comic Sans MS" w:eastAsia="楷体" w:hAnsi="Comic Sans MS" w:hint="eastAsia"/>
          <w:sz w:val="18"/>
          <w:szCs w:val="24"/>
        </w:rPr>
        <w:t>4.C</w:t>
      </w:r>
    </w:p>
    <w:p w:rsidR="00BF78F9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/>
          <w:sz w:val="18"/>
          <w:szCs w:val="24"/>
        </w:rPr>
        <w:t>四、</w:t>
      </w:r>
      <w:r w:rsidRPr="004D1A75">
        <w:rPr>
          <w:rFonts w:ascii="Comic Sans MS" w:eastAsia="楷体" w:hAnsi="Comic Sans MS" w:hint="eastAsia"/>
          <w:sz w:val="18"/>
          <w:szCs w:val="24"/>
        </w:rPr>
        <w:t>1. This is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4D1A75">
        <w:rPr>
          <w:rFonts w:ascii="Comic Sans MS" w:eastAsia="楷体" w:hAnsi="Comic Sans MS" w:hint="eastAsia"/>
          <w:sz w:val="18"/>
          <w:szCs w:val="24"/>
        </w:rPr>
        <w:t>2. a nice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4D1A75">
        <w:rPr>
          <w:rFonts w:ascii="Comic Sans MS" w:eastAsia="楷体" w:hAnsi="Comic Sans MS" w:hint="eastAsia"/>
          <w:sz w:val="18"/>
          <w:szCs w:val="24"/>
        </w:rPr>
        <w:t>3. Can; answer  4. He is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5. </w:t>
      </w:r>
      <w:proofErr w:type="gramStart"/>
      <w:r w:rsidRPr="004D1A75">
        <w:rPr>
          <w:rFonts w:ascii="Comic Sans MS" w:eastAsia="楷体" w:hAnsi="Comic Sans MS" w:hint="eastAsia"/>
          <w:sz w:val="18"/>
          <w:szCs w:val="24"/>
        </w:rPr>
        <w:t>are</w:t>
      </w:r>
      <w:proofErr w:type="gramEnd"/>
      <w:r w:rsidRPr="004D1A75">
        <w:rPr>
          <w:rFonts w:ascii="Comic Sans MS" w:eastAsia="楷体" w:hAnsi="Comic Sans MS" w:hint="eastAsia"/>
          <w:sz w:val="18"/>
          <w:szCs w:val="24"/>
        </w:rPr>
        <w:t>; friends</w:t>
      </w:r>
    </w:p>
    <w:p w:rsidR="00C45DCC" w:rsidRPr="004D1A75" w:rsidRDefault="00C45DCC" w:rsidP="004D1A75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4D1A75">
        <w:rPr>
          <w:rFonts w:ascii="Comic Sans MS" w:eastAsia="楷体" w:hAnsi="Comic Sans MS" w:hint="eastAsia"/>
          <w:sz w:val="18"/>
          <w:szCs w:val="24"/>
        </w:rPr>
        <w:t>五、</w:t>
      </w:r>
      <w:r w:rsidRPr="004D1A75">
        <w:rPr>
          <w:rFonts w:ascii="Comic Sans MS" w:eastAsia="楷体" w:hAnsi="Comic Sans MS" w:hint="eastAsia"/>
          <w:sz w:val="18"/>
          <w:szCs w:val="24"/>
        </w:rPr>
        <w:t>1. B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4D1A75">
        <w:rPr>
          <w:rFonts w:ascii="Comic Sans MS" w:eastAsia="楷体" w:hAnsi="Comic Sans MS" w:hint="eastAsia"/>
          <w:sz w:val="18"/>
          <w:szCs w:val="24"/>
        </w:rPr>
        <w:t>2. A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4D1A75">
        <w:rPr>
          <w:rFonts w:ascii="Comic Sans MS" w:eastAsia="楷体" w:hAnsi="Comic Sans MS" w:hint="eastAsia"/>
          <w:sz w:val="18"/>
          <w:szCs w:val="24"/>
        </w:rPr>
        <w:t>3. C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E6559" w:rsidRPr="004D1A75">
        <w:rPr>
          <w:rFonts w:ascii="Comic Sans MS" w:eastAsia="楷体" w:hAnsi="Comic Sans MS"/>
          <w:sz w:val="18"/>
          <w:szCs w:val="24"/>
        </w:rPr>
        <w:t xml:space="preserve"> </w:t>
      </w:r>
      <w:r w:rsidR="004E6559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4D1A75">
        <w:rPr>
          <w:rFonts w:ascii="Comic Sans MS" w:eastAsia="楷体" w:hAnsi="Comic Sans MS" w:hint="eastAsia"/>
          <w:sz w:val="18"/>
          <w:szCs w:val="24"/>
        </w:rPr>
        <w:t>4. C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4E6559" w:rsidRPr="004D1A75">
        <w:rPr>
          <w:rFonts w:ascii="Comic Sans MS" w:eastAsia="楷体" w:hAnsi="Comic Sans MS"/>
          <w:sz w:val="18"/>
          <w:szCs w:val="24"/>
        </w:rPr>
        <w:t xml:space="preserve"> </w:t>
      </w:r>
      <w:bookmarkStart w:id="0" w:name="_GoBack"/>
      <w:bookmarkEnd w:id="0"/>
      <w:r w:rsidR="004E6559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4D1A75">
        <w:rPr>
          <w:rFonts w:ascii="Comic Sans MS" w:eastAsia="楷体" w:hAnsi="Comic Sans MS" w:hint="eastAsia"/>
          <w:sz w:val="18"/>
          <w:szCs w:val="24"/>
        </w:rPr>
        <w:t>5. A</w:t>
      </w:r>
      <w:r w:rsidRPr="004D1A75">
        <w:rPr>
          <w:rFonts w:ascii="Comic Sans MS" w:eastAsia="楷体" w:hAnsi="Comic Sans MS" w:hint="eastAsia"/>
          <w:sz w:val="18"/>
          <w:szCs w:val="24"/>
        </w:rPr>
        <w:t xml:space="preserve">　</w:t>
      </w:r>
    </w:p>
    <w:sectPr w:rsidR="00C45DCC" w:rsidRPr="004D1A75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401" w:rsidRDefault="00602401" w:rsidP="00270D11">
      <w:pPr>
        <w:spacing w:line="240" w:lineRule="auto"/>
      </w:pPr>
      <w:r>
        <w:separator/>
      </w:r>
    </w:p>
  </w:endnote>
  <w:endnote w:type="continuationSeparator" w:id="0">
    <w:p w:rsidR="00602401" w:rsidRDefault="00602401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401" w:rsidRDefault="00602401" w:rsidP="00270D11">
      <w:pPr>
        <w:spacing w:line="240" w:lineRule="auto"/>
      </w:pPr>
      <w:r>
        <w:separator/>
      </w:r>
    </w:p>
  </w:footnote>
  <w:footnote w:type="continuationSeparator" w:id="0">
    <w:p w:rsidR="00602401" w:rsidRDefault="00602401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A2839"/>
    <w:rsid w:val="00101EC3"/>
    <w:rsid w:val="001B73E0"/>
    <w:rsid w:val="0020352F"/>
    <w:rsid w:val="00255605"/>
    <w:rsid w:val="00270D11"/>
    <w:rsid w:val="00297582"/>
    <w:rsid w:val="002E5717"/>
    <w:rsid w:val="00372B4E"/>
    <w:rsid w:val="003E425C"/>
    <w:rsid w:val="0045315A"/>
    <w:rsid w:val="004A3556"/>
    <w:rsid w:val="004A7283"/>
    <w:rsid w:val="004D1A75"/>
    <w:rsid w:val="004E6559"/>
    <w:rsid w:val="00534DE4"/>
    <w:rsid w:val="005A1E3E"/>
    <w:rsid w:val="005E6E7A"/>
    <w:rsid w:val="00602401"/>
    <w:rsid w:val="006356D0"/>
    <w:rsid w:val="0089069E"/>
    <w:rsid w:val="008E6CCA"/>
    <w:rsid w:val="009A7FA9"/>
    <w:rsid w:val="00B2501C"/>
    <w:rsid w:val="00BA6105"/>
    <w:rsid w:val="00BF78F9"/>
    <w:rsid w:val="00C45DCC"/>
    <w:rsid w:val="00CE262C"/>
    <w:rsid w:val="00DB14DB"/>
    <w:rsid w:val="00E31E34"/>
    <w:rsid w:val="00EE2876"/>
    <w:rsid w:val="00F702CF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59</TotalTime>
  <Pages>2</Pages>
  <Words>335</Words>
  <Characters>1004</Characters>
  <Application>Microsoft Office Word</Application>
  <DocSecurity>0</DocSecurity>
  <Lines>8</Lines>
  <Paragraphs>2</Paragraphs>
  <ScaleCrop>false</ScaleCrop>
  <Company>HP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2019-11-17T13:13:00Z</dcterms:created>
  <dcterms:modified xsi:type="dcterms:W3CDTF">2019-12-04T10:25:00Z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